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4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8754"/>
      </w:tblGrid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Заявление 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Паспорт или иной документ, удосто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веряющий личность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(копия)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Копия правоуста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навливающего (пра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воудостоверяющего) документа на объект электроснабжения или земельный участок, на котором планируется распо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ложить объект электроснабжения 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Копия технических условий на присое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динение электро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установок потре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бителя к электри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ческой сети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Копия акта разгра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ничения балансовой принадлежности электрических сетей (электроустановок) и эксплуатационной ответственности сторон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</w:tcPr>
          <w:p w:rsidR="0065544E" w:rsidRPr="00C6283F" w:rsidRDefault="0065544E" w:rsidP="00C628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Проектная докумен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тация на объект электроснабжения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(копия схем электроснабжения)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Комплект приемо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сдаточной докумен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тации на монтаж электроустановок (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 исключением электроустановок одноквартирных жилых домов, квартир в много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 xml:space="preserve"> квартирных, блокированных жилых домах и (или) нежи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лых капитальных построек на придо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мовой территории на предоставленном земельном участке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Договор на обслу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живание электроустановок со специ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ализированной орга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низацией (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 исклю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чением электро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установок одно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квартирных жилых домов, квартир в многоквартирных, блокированных жи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лых домах и (или) нежилых капиталь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ных построек на придомовой терри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тории на предо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ставленном земель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ном участке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Протоколы электро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физически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 изме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рений и испытаний (копии)</w:t>
            </w:r>
          </w:p>
        </w:tc>
      </w:tr>
    </w:tbl>
    <w:p w:rsidR="0065544E" w:rsidRPr="00544A44" w:rsidRDefault="0065544E" w:rsidP="00544A44">
      <w:pPr>
        <w:pStyle w:val="NoSpacing"/>
        <w:jc w:val="center"/>
        <w:rPr>
          <w:rFonts w:ascii="Times New Roman" w:hAnsi="Times New Roman"/>
          <w:b/>
          <w:sz w:val="28"/>
        </w:rPr>
      </w:pPr>
      <w:r w:rsidRPr="00544A44">
        <w:rPr>
          <w:rFonts w:ascii="Times New Roman" w:hAnsi="Times New Roman"/>
          <w:b/>
          <w:sz w:val="28"/>
        </w:rPr>
        <w:t>Перечень документов</w:t>
      </w:r>
    </w:p>
    <w:p w:rsidR="0065544E" w:rsidRDefault="0065544E" w:rsidP="00544A44">
      <w:pPr>
        <w:pStyle w:val="NoSpacing"/>
        <w:jc w:val="center"/>
        <w:rPr>
          <w:rFonts w:ascii="Times New Roman" w:hAnsi="Times New Roman"/>
          <w:b/>
          <w:sz w:val="28"/>
        </w:rPr>
      </w:pPr>
      <w:r w:rsidRPr="00544A44">
        <w:rPr>
          <w:rFonts w:ascii="Times New Roman" w:hAnsi="Times New Roman"/>
          <w:b/>
          <w:sz w:val="28"/>
        </w:rPr>
        <w:t>10.5 Выдача акта осмотра (допуска) электроустановок</w:t>
      </w: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  <w:r w:rsidRPr="00544A44">
        <w:rPr>
          <w:rFonts w:ascii="Times New Roman" w:hAnsi="Times New Roman"/>
          <w:sz w:val="28"/>
        </w:rPr>
        <w:t>При подключении электроустановок объекта электроснабжения</w:t>
      </w: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544E" w:rsidRPr="005275CC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75CC">
        <w:rPr>
          <w:rFonts w:ascii="Times New Roman" w:hAnsi="Times New Roman"/>
          <w:b/>
          <w:color w:val="000000"/>
          <w:sz w:val="28"/>
          <w:szCs w:val="28"/>
        </w:rPr>
        <w:t>При смене собствен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ника (владельца) объекта электро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снабжения, за исклю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чением квартир в многоквартирных, блокированных жилых домах, одно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 xml:space="preserve"> квартирных жилых домов и (или) нежилых ка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питальных построек на придомовой тер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ритории на предо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ставленном земель</w:t>
      </w:r>
      <w:r w:rsidRPr="005275CC">
        <w:rPr>
          <w:rFonts w:ascii="Times New Roman" w:hAnsi="Times New Roman"/>
          <w:b/>
          <w:color w:val="000000"/>
          <w:sz w:val="28"/>
          <w:szCs w:val="28"/>
        </w:rPr>
        <w:softHyphen/>
        <w:t>ном участке:</w:t>
      </w: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tbl>
      <w:tblPr>
        <w:tblpPr w:leftFromText="180" w:rightFromText="180" w:vertAnchor="page" w:horzAnchor="margin" w:tblpY="34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8754"/>
      </w:tblGrid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Заявление </w:t>
            </w:r>
          </w:p>
        </w:tc>
      </w:tr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Паспорт или иной документ, удосто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веряющий личность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(копия)</w:t>
            </w:r>
          </w:p>
        </w:tc>
      </w:tr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Копия правоуста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навливающего (пра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воудостоверяющего) документа на объект электроснабжения или земельный участок, на котором планируется распо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ложить объект электроснабжения </w:t>
            </w:r>
          </w:p>
        </w:tc>
      </w:tr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Копия акта разгра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ничения балансовой принадлежности электрических сетей (электроустановок) и эксплуатационной ответственности сторон</w:t>
            </w:r>
          </w:p>
        </w:tc>
      </w:tr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Проектная доку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ментация на объект электроснабжения, при ее отсутствии - комплект факти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ческих схем элек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троснабжения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(копия схем электроснабжения)</w:t>
            </w:r>
          </w:p>
        </w:tc>
      </w:tr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Договор на обслу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живание электро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установок со спе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циализированной организацией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(копия)</w:t>
            </w:r>
          </w:p>
        </w:tc>
      </w:tr>
      <w:tr w:rsidR="0065544E" w:rsidRPr="00373223" w:rsidTr="005275CC">
        <w:tc>
          <w:tcPr>
            <w:tcW w:w="817" w:type="dxa"/>
          </w:tcPr>
          <w:p w:rsidR="0065544E" w:rsidRPr="00373223" w:rsidRDefault="0065544E" w:rsidP="00527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:rsidR="0065544E" w:rsidRPr="00373223" w:rsidRDefault="0065544E" w:rsidP="00527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Протоколы электро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физических изме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рений и испытаний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(копии)</w:t>
            </w:r>
          </w:p>
        </w:tc>
      </w:tr>
    </w:tbl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Pr="00424F53" w:rsidRDefault="0065544E" w:rsidP="0042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424F53">
        <w:rPr>
          <w:rFonts w:ascii="Times New Roman" w:hAnsi="Times New Roman"/>
          <w:color w:val="000000"/>
          <w:sz w:val="28"/>
          <w:szCs w:val="28"/>
        </w:rPr>
        <w:t>ри подключении ранее отключенных от электрической сети электроуста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Pr="00424F53">
        <w:rPr>
          <w:rFonts w:ascii="Times New Roman" w:hAnsi="Times New Roman"/>
          <w:color w:val="000000"/>
          <w:sz w:val="28"/>
          <w:szCs w:val="28"/>
        </w:rPr>
        <w:t>новок по причине пожара, аварии, ранее отключенных на период более 12 месяцев и под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Pr="00424F53">
        <w:rPr>
          <w:rFonts w:ascii="Times New Roman" w:hAnsi="Times New Roman"/>
          <w:color w:val="000000"/>
          <w:sz w:val="28"/>
          <w:szCs w:val="28"/>
        </w:rPr>
        <w:t>ключаемых к элек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Pr="00424F53">
        <w:rPr>
          <w:rFonts w:ascii="Times New Roman" w:hAnsi="Times New Roman"/>
          <w:color w:val="000000"/>
          <w:sz w:val="28"/>
          <w:szCs w:val="28"/>
        </w:rPr>
        <w:t>трической сети энергоснабжающей организацией (за исключением жилых помещений (квартир) в многоквартирных жилых домах):</w:t>
      </w: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tbl>
      <w:tblPr>
        <w:tblpPr w:leftFromText="180" w:rightFromText="180" w:vertAnchor="page" w:horzAnchor="margin" w:tblpY="31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8754"/>
      </w:tblGrid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Заявление 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Паспорт или иной документ, удосто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веряющий личность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(копия)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Копия правоуста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навливающего (правоудостоверя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ющего) документа на объект элек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троснабжения 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Договор на обслу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живание электро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установок со специа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лизированной орга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низацией (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 исклю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чением электро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установок одно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 xml:space="preserve"> квартирных жилых домов, квартир в блокированных жи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лых домах и (или) нежилых капиталь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ных построек на придомовой терри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тории на предос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тавленном земель</w:t>
            </w:r>
            <w:r w:rsidRPr="0037322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softHyphen/>
              <w:t>ном участке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5544E" w:rsidRPr="00373223" w:rsidTr="00373223">
        <w:tc>
          <w:tcPr>
            <w:tcW w:w="817" w:type="dxa"/>
          </w:tcPr>
          <w:p w:rsidR="0065544E" w:rsidRPr="00373223" w:rsidRDefault="0065544E" w:rsidP="003732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:rsidR="0065544E" w:rsidRPr="00373223" w:rsidRDefault="0065544E" w:rsidP="00373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t>Протоколы электро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физических изме</w:t>
            </w:r>
            <w:r w:rsidRPr="00373223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рений и испытаний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(копии)</w:t>
            </w:r>
          </w:p>
        </w:tc>
      </w:tr>
    </w:tbl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p w:rsidR="0065544E" w:rsidRPr="00544A44" w:rsidRDefault="0065544E" w:rsidP="00544A44">
      <w:pPr>
        <w:pStyle w:val="NoSpacing"/>
        <w:jc w:val="center"/>
        <w:rPr>
          <w:rFonts w:ascii="Times New Roman" w:hAnsi="Times New Roman"/>
          <w:sz w:val="28"/>
        </w:rPr>
      </w:pPr>
    </w:p>
    <w:sectPr w:rsidR="0065544E" w:rsidRPr="00544A44" w:rsidSect="00DD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8A2"/>
    <w:rsid w:val="000861A1"/>
    <w:rsid w:val="000E4ED7"/>
    <w:rsid w:val="001B6B4C"/>
    <w:rsid w:val="003136DC"/>
    <w:rsid w:val="00373223"/>
    <w:rsid w:val="00424F53"/>
    <w:rsid w:val="005275CC"/>
    <w:rsid w:val="00544A44"/>
    <w:rsid w:val="0065544E"/>
    <w:rsid w:val="00663D6F"/>
    <w:rsid w:val="007518A2"/>
    <w:rsid w:val="00A55F5F"/>
    <w:rsid w:val="00AE6868"/>
    <w:rsid w:val="00B65FB5"/>
    <w:rsid w:val="00BC741B"/>
    <w:rsid w:val="00C6283F"/>
    <w:rsid w:val="00DD211E"/>
    <w:rsid w:val="00F92C2F"/>
    <w:rsid w:val="00FD4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18A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44A4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3</Pages>
  <Words>477</Words>
  <Characters>2725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2022-09-22T09:04:00Z</cp:lastPrinted>
  <dcterms:created xsi:type="dcterms:W3CDTF">2022-09-22T06:13:00Z</dcterms:created>
  <dcterms:modified xsi:type="dcterms:W3CDTF">2022-10-04T07:18:00Z</dcterms:modified>
</cp:coreProperties>
</file>